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2026-89-70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Rathaus Neubau Elmshorn - Sanitärarbeiten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Rathaus Neubau Elmshorn - Sanitärarbeiten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